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AA4AB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BAYLLY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DDBFE00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Evershawe</w:t>
      </w:r>
      <w:proofErr w:type="spellEnd"/>
      <w:r>
        <w:rPr>
          <w:rFonts w:ascii="Times New Roman" w:hAnsi="Times New Roman" w:cs="Times New Roman"/>
          <w:sz w:val="24"/>
          <w:szCs w:val="24"/>
        </w:rPr>
        <w:t>, Buckinghamshire.</w:t>
      </w:r>
    </w:p>
    <w:p w14:paraId="5BAC2396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E064F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4F637" w14:textId="77777777" w:rsidR="00E566DC" w:rsidRDefault="00E566DC" w:rsidP="00E566D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Buckinghamshire the tax of a fifteenth and a tenth granted to the King at the last Parliament.</w:t>
      </w:r>
    </w:p>
    <w:p w14:paraId="10867D04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1276BE8C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78CE42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DAC2A" w14:textId="77777777" w:rsidR="00E566DC" w:rsidRDefault="00E566DC" w:rsidP="00E56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250FEC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556F" w14:textId="77777777" w:rsidR="00E566DC" w:rsidRDefault="00E566DC" w:rsidP="009139A6">
      <w:r>
        <w:separator/>
      </w:r>
    </w:p>
  </w:endnote>
  <w:endnote w:type="continuationSeparator" w:id="0">
    <w:p w14:paraId="66E8C6B8" w14:textId="77777777" w:rsidR="00E566DC" w:rsidRDefault="00E566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33D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52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AC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C8F0" w14:textId="77777777" w:rsidR="00E566DC" w:rsidRDefault="00E566DC" w:rsidP="009139A6">
      <w:r>
        <w:separator/>
      </w:r>
    </w:p>
  </w:footnote>
  <w:footnote w:type="continuationSeparator" w:id="0">
    <w:p w14:paraId="5DA26DC9" w14:textId="77777777" w:rsidR="00E566DC" w:rsidRDefault="00E566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E7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1C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37E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D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66D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DF081"/>
  <w15:chartTrackingRefBased/>
  <w15:docId w15:val="{A28B3C75-B4E6-4C90-8A9E-B7B38EEC3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2021-05-31T09:42:00Z</dcterms:created>
  <dcterms:modified xsi:type="dcterms:W3CDTF">2021-05-31T09:42:00Z</dcterms:modified>
</cp:coreProperties>
</file>